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E7F5B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173" w:history="1">
        <w:r w:rsidR="00FE7F5B" w:rsidRPr="00A918F0">
          <w:rPr>
            <w:rStyle w:val="aa"/>
          </w:rPr>
          <w:t>BRIDGE-MIB</w:t>
        </w:r>
        <w:r w:rsidR="00FE7F5B">
          <w:rPr>
            <w:webHidden/>
          </w:rPr>
          <w:tab/>
        </w:r>
        <w:r w:rsidR="00FE7F5B">
          <w:rPr>
            <w:webHidden/>
          </w:rPr>
          <w:fldChar w:fldCharType="begin"/>
        </w:r>
        <w:r w:rsidR="00FE7F5B">
          <w:rPr>
            <w:webHidden/>
          </w:rPr>
          <w:instrText xml:space="preserve"> PAGEREF _Toc94098173 \h </w:instrText>
        </w:r>
        <w:r w:rsidR="00FE7F5B">
          <w:rPr>
            <w:webHidden/>
          </w:rPr>
        </w:r>
        <w:r w:rsidR="00FE7F5B">
          <w:rPr>
            <w:webHidden/>
          </w:rPr>
          <w:fldChar w:fldCharType="separate"/>
        </w:r>
        <w:r w:rsidR="00FE7F5B">
          <w:rPr>
            <w:webHidden/>
          </w:rPr>
          <w:t>2</w:t>
        </w:r>
        <w:r w:rsidR="00FE7F5B">
          <w:rPr>
            <w:webHidden/>
          </w:rPr>
          <w:fldChar w:fldCharType="end"/>
        </w:r>
      </w:hyperlink>
    </w:p>
    <w:p w:rsidR="00FE7F5B" w:rsidRDefault="00FE7F5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4" w:history="1">
        <w:r w:rsidRPr="00A918F0">
          <w:rPr>
            <w:rStyle w:val="aa"/>
          </w:rPr>
          <w:t>Scalar objects of dot1dBase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E7F5B" w:rsidRDefault="00FE7F5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5" w:history="1">
        <w:r w:rsidRPr="00A918F0">
          <w:rPr>
            <w:rStyle w:val="aa"/>
          </w:rPr>
          <w:t>dot1dBasePortTable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E7F5B" w:rsidRDefault="00FE7F5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6" w:history="1">
        <w:r w:rsidRPr="00A918F0">
          <w:rPr>
            <w:rStyle w:val="aa"/>
          </w:rPr>
          <w:t>Scalar objects of dot1dStp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E7F5B" w:rsidRDefault="00FE7F5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7" w:history="1">
        <w:r w:rsidRPr="00A918F0">
          <w:rPr>
            <w:rStyle w:val="aa"/>
          </w:rPr>
          <w:t>dot1dStpPortTable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E7F5B" w:rsidRDefault="00FE7F5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78" w:history="1">
        <w:r w:rsidRPr="00A918F0">
          <w:rPr>
            <w:rStyle w:val="aa"/>
          </w:rPr>
          <w:t>Scalar objects of dot1dTp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97CD5" w:rsidRPr="00E77493" w:rsidRDefault="00A97CD5" w:rsidP="00A97CD5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  <w:bCs/>
          <w:szCs w:val="36"/>
        </w:rPr>
      </w:pPr>
      <w:bookmarkStart w:id="1" w:name="_Toc308184595"/>
      <w:bookmarkStart w:id="2" w:name="_Toc313954976"/>
      <w:bookmarkStart w:id="3" w:name="_Toc397418541"/>
      <w:bookmarkStart w:id="4" w:name="_Toc94098173"/>
      <w:r w:rsidRPr="00C45CD8">
        <w:rPr>
          <w:rFonts w:hint="eastAsia"/>
        </w:rPr>
        <w:lastRenderedPageBreak/>
        <w:t>BRIDGE-MIB</w:t>
      </w:r>
      <w:bookmarkEnd w:id="1"/>
      <w:bookmarkEnd w:id="2"/>
      <w:bookmarkEnd w:id="3"/>
      <w:bookmarkEnd w:id="4"/>
    </w:p>
    <w:p w:rsidR="00A97CD5" w:rsidRPr="00B456DD" w:rsidRDefault="00A97CD5" w:rsidP="00A97CD5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corresponding function should be implemented before this MIB is supported.</w:t>
      </w:r>
    </w:p>
    <w:p w:rsidR="00A97CD5" w:rsidRDefault="00A97CD5" w:rsidP="00A97CD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08184596"/>
      <w:bookmarkStart w:id="6" w:name="_Toc313954977"/>
      <w:bookmarkStart w:id="7" w:name="_Toc397418542"/>
      <w:bookmarkStart w:id="8" w:name="_Toc94098174"/>
      <w:r w:rsidRPr="006F1F81">
        <w:t>Scalar objects of dot1dBase grou</w:t>
      </w:r>
      <w:r w:rsidRPr="006F1F81">
        <w:rPr>
          <w:rFonts w:hint="eastAsia"/>
        </w:rPr>
        <w:t>p</w:t>
      </w:r>
      <w:bookmarkEnd w:id="5"/>
      <w:bookmarkEnd w:id="6"/>
      <w:bookmarkEnd w:id="7"/>
      <w:bookmarkEnd w:id="8"/>
    </w:p>
    <w:p w:rsidR="00A97CD5" w:rsidRPr="006F1F81" w:rsidRDefault="00A97CD5" w:rsidP="00A97CD5">
      <w:r>
        <w:t>OID of this table is: 1.3.6.1.2.1.17.1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97CD5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97CD5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dot1dBaseBridgeAddress</w:t>
            </w:r>
            <w:r>
              <w:rPr>
                <w:rFonts w:ascii="Helvetica" w:hAnsi="Helvetica" w:cs="Helvetica"/>
              </w:rPr>
              <w:t xml:space="preserve"> (1.3.6.1.2.1.17.1.1)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dot1dBaseNumPorts</w:t>
            </w:r>
            <w:r>
              <w:rPr>
                <w:rFonts w:ascii="Helvetica" w:hAnsi="Helvetica" w:cs="Helvetica"/>
              </w:rPr>
              <w:t xml:space="preserve"> (1.3.6.1.2.1.17.1.2)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dot1dBaseType</w:t>
            </w:r>
            <w:r>
              <w:rPr>
                <w:rFonts w:ascii="Helvetica" w:hAnsi="Helvetica" w:cs="Helvetica"/>
              </w:rPr>
              <w:t xml:space="preserve"> (1.3.6.1.2.1.17.1.3)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A97CD5" w:rsidRDefault="00A97CD5" w:rsidP="00A97CD5">
      <w:bookmarkStart w:id="9" w:name="_Toc308184597"/>
      <w:bookmarkStart w:id="10" w:name="_Toc313954978"/>
    </w:p>
    <w:p w:rsidR="00A97CD5" w:rsidRPr="006F1F81" w:rsidRDefault="00A97CD5" w:rsidP="00A97CD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18543"/>
      <w:bookmarkStart w:id="12" w:name="_Toc94098175"/>
      <w:r w:rsidRPr="006F1F81">
        <w:t>dot1dBasePortTabl</w:t>
      </w:r>
      <w:r w:rsidRPr="006F1F81">
        <w:rPr>
          <w:rFonts w:hint="eastAsia"/>
        </w:rPr>
        <w:t>e</w:t>
      </w:r>
      <w:bookmarkEnd w:id="11"/>
      <w:bookmarkEnd w:id="12"/>
    </w:p>
    <w:p w:rsidR="00A97CD5" w:rsidRPr="00E77493" w:rsidRDefault="00A97CD5" w:rsidP="00A97CD5">
      <w:r>
        <w:t>OID of this table is: 1.3.6.1.2.1.17.1.4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97CD5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97CD5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</w:t>
            </w:r>
            <w:r>
              <w:rPr>
                <w:rFonts w:ascii="Helvetica" w:hAnsi="Helvetica" w:cs="Helvetica"/>
              </w:rPr>
              <w:t xml:space="preserve"> (1.3.6.1.2.1.17.1.4.1.1)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dot1dBasePortIfIndex</w:t>
            </w:r>
            <w:r>
              <w:rPr>
                <w:rFonts w:ascii="Helvetica" w:hAnsi="Helvetica" w:cs="Helvetica"/>
              </w:rPr>
              <w:t xml:space="preserve"> (1.3.6.1.2.1.17.1.4.1.2)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dot1dBasePortCircuit</w:t>
            </w:r>
            <w:r>
              <w:rPr>
                <w:rFonts w:ascii="Helvetica" w:hAnsi="Helvetica" w:cs="Helvetica"/>
              </w:rPr>
              <w:t xml:space="preserve"> (1.3.6.1.2.1.17.1.4.1.3)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dot1dBasePortDelayExceededDiscards</w:t>
            </w:r>
            <w:r>
              <w:rPr>
                <w:rFonts w:ascii="Helvetica" w:hAnsi="Helvetica" w:cs="Helvetica"/>
              </w:rPr>
              <w:t xml:space="preserve"> (1.3.6.1.2.1.17.1.4.1.4)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dot1dBasePortMtuExceededDiscards</w:t>
            </w:r>
            <w:r>
              <w:rPr>
                <w:rFonts w:ascii="Helvetica" w:hAnsi="Helvetica" w:cs="Helvetica"/>
              </w:rPr>
              <w:t xml:space="preserve"> (1.3.6.1.2.1.17.1.4.1.5)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A97CD5" w:rsidRDefault="00A97CD5" w:rsidP="00A97CD5"/>
    <w:p w:rsidR="00A97CD5" w:rsidRDefault="00A97CD5" w:rsidP="00A97CD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00221408"/>
      <w:bookmarkStart w:id="14" w:name="_Toc397418544"/>
      <w:bookmarkStart w:id="15" w:name="_Toc94098176"/>
      <w:r w:rsidRPr="009540D9">
        <w:t>Scalar objects of dot1dStp group</w:t>
      </w:r>
      <w:bookmarkEnd w:id="13"/>
      <w:bookmarkEnd w:id="14"/>
      <w:bookmarkEnd w:id="15"/>
    </w:p>
    <w:p w:rsidR="00A97CD5" w:rsidRPr="009540D9" w:rsidRDefault="00A97CD5" w:rsidP="00A97CD5">
      <w:r>
        <w:t>OID of this table is: 1.3.6.1.2.1.17.2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97CD5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97CD5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dot1dStpProtocolSpecification</w:t>
            </w:r>
            <w:r>
              <w:rPr>
                <w:rFonts w:cs="Helvetica"/>
              </w:rPr>
              <w:t xml:space="preserve"> (1.3.6.1.2.1.17.2.1)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dot1dStpPriority</w:t>
            </w:r>
            <w:r>
              <w:rPr>
                <w:rFonts w:cs="Helvetica"/>
              </w:rPr>
              <w:t xml:space="preserve"> (1.3.6.1.2.1.17.2.2)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dot1dStpTimeSinceTopologyChange</w:t>
            </w:r>
            <w:r>
              <w:rPr>
                <w:rFonts w:cs="Helvetica"/>
              </w:rPr>
              <w:t xml:space="preserve"> (1.3.6.1.2.1.17.2.3)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dot1dStpTopChanges</w:t>
            </w:r>
            <w:r>
              <w:rPr>
                <w:rFonts w:cs="Helvetica"/>
              </w:rPr>
              <w:t xml:space="preserve"> (1.3.6.1.2.1.17.2.4)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dot1dStpDesignatedRoot</w:t>
            </w:r>
            <w:r>
              <w:rPr>
                <w:rFonts w:cs="Helvetica"/>
              </w:rPr>
              <w:t xml:space="preserve"> (1.3.6.1.2.1.17.2.5)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dot1dStpRootCost</w:t>
            </w:r>
            <w:r>
              <w:rPr>
                <w:rFonts w:cs="Helvetica"/>
              </w:rPr>
              <w:t xml:space="preserve"> (1.3.6.1.2.1.17.2.6)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dot1dStpRootPort</w:t>
            </w:r>
            <w:r>
              <w:rPr>
                <w:rFonts w:cs="Helvetica"/>
              </w:rPr>
              <w:t xml:space="preserve"> (1.3.6.1.2.1.17.2.7)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dot1dStpMaxAge</w:t>
            </w:r>
            <w:r>
              <w:rPr>
                <w:rFonts w:cs="Helvetica"/>
              </w:rPr>
              <w:t xml:space="preserve"> (1.3.6.1.2.1.17.2.8)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dot1dStpHelloTime</w:t>
            </w:r>
            <w:r>
              <w:rPr>
                <w:rFonts w:cs="Helvetica"/>
              </w:rPr>
              <w:t xml:space="preserve"> (1.3.6.1.2.1.17.2.9)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dot1dStpHoldTime</w:t>
            </w:r>
            <w:r>
              <w:rPr>
                <w:rFonts w:cs="Helvetica"/>
              </w:rPr>
              <w:t xml:space="preserve"> (1.3.6.1.2.1.17.2.10)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dot1dStpForwardDelay</w:t>
            </w:r>
            <w:r>
              <w:rPr>
                <w:rFonts w:cs="Helvetica"/>
              </w:rPr>
              <w:t xml:space="preserve"> (1.3.6.1.2.1.17.2.11)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dot1dStpBridgeMaxAge</w:t>
            </w:r>
            <w:r>
              <w:rPr>
                <w:rFonts w:cs="Helvetica"/>
              </w:rPr>
              <w:t xml:space="preserve"> (1.3.6.1.2.1.17.2.12)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dot1dStpBridgeHelloTime</w:t>
            </w:r>
            <w:r>
              <w:rPr>
                <w:rFonts w:cs="Helvetica"/>
              </w:rPr>
              <w:t xml:space="preserve"> (1.3.6.1.2.1.17.2.13)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dot1dStpBridgeForwardDelay</w:t>
            </w:r>
            <w:r>
              <w:rPr>
                <w:rFonts w:cs="Helvetica"/>
              </w:rPr>
              <w:t xml:space="preserve"> (1.3.6.1.2.1.17.2.14)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bookmarkEnd w:id="9"/>
      <w:bookmarkEnd w:id="10"/>
    </w:tbl>
    <w:p w:rsidR="00A97CD5" w:rsidRDefault="00A97CD5" w:rsidP="00A97CD5">
      <w:pPr>
        <w:spacing w:before="156" w:after="156"/>
        <w:ind w:left="420"/>
        <w:rPr>
          <w:rFonts w:ascii="Helvetica" w:hAnsi="Helvetica" w:cs="Helvetica"/>
        </w:rPr>
      </w:pPr>
    </w:p>
    <w:p w:rsidR="00A97CD5" w:rsidRPr="00236E50" w:rsidRDefault="00A97CD5" w:rsidP="00A97CD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300221409"/>
      <w:bookmarkStart w:id="17" w:name="_Toc397418545"/>
      <w:bookmarkStart w:id="18" w:name="_Toc94098177"/>
      <w:r w:rsidRPr="00236E50">
        <w:t>dot1dStpPortTable</w:t>
      </w:r>
      <w:bookmarkEnd w:id="16"/>
      <w:bookmarkEnd w:id="17"/>
      <w:bookmarkEnd w:id="18"/>
    </w:p>
    <w:p w:rsidR="00A97CD5" w:rsidRPr="009540D9" w:rsidRDefault="00A97CD5" w:rsidP="00A97CD5">
      <w:r>
        <w:t>OID of this table is: 1.3.6.1.2.1.17.2.15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97CD5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97CD5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</w:t>
            </w:r>
            <w:r>
              <w:rPr>
                <w:rFonts w:cs="Helvetica"/>
              </w:rPr>
              <w:t xml:space="preserve"> (1.3.6.1.2.1.17.2.15.1.1)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dot1dStpPortPriority</w:t>
            </w:r>
            <w:r>
              <w:rPr>
                <w:rFonts w:cs="Helvetica"/>
              </w:rPr>
              <w:t xml:space="preserve"> (1.3.6.1.2.1.17.2.15.1.2)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dot1dStpPortState</w:t>
            </w:r>
            <w:r>
              <w:rPr>
                <w:rFonts w:cs="Helvetica"/>
              </w:rPr>
              <w:t xml:space="preserve"> (1.3.6.1.2.1.17.2.15.1.3)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dot1dStpPortEnable</w:t>
            </w:r>
            <w:r>
              <w:rPr>
                <w:rFonts w:cs="Helvetica"/>
              </w:rPr>
              <w:t xml:space="preserve"> (1.3.6.1.2.1.17.2.15.1.4)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dot1dStpPortPathCost</w:t>
            </w:r>
            <w:r>
              <w:rPr>
                <w:rFonts w:cs="Helvetica"/>
              </w:rPr>
              <w:t xml:space="preserve"> (1.3.6.1.2.1.17.2.15.1.5)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The node o</w:t>
            </w:r>
            <w:r>
              <w:rPr>
                <w:rFonts w:cs="Helvetica"/>
              </w:rPr>
              <w:t>nly correctly support IEEE802.1</w:t>
            </w:r>
            <w:r>
              <w:rPr>
                <w:rFonts w:cs="Helvetica" w:hint="eastAsia"/>
              </w:rPr>
              <w:t>d</w:t>
            </w:r>
            <w:r w:rsidRPr="009540D9">
              <w:rPr>
                <w:rFonts w:cs="Helvetica"/>
              </w:rPr>
              <w:t>-1990 path cost standard whose range is 1 to 65535.  If path cost of the port in other path cost standard is larger than 65535 , the value of the node is 65535.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dot1dStpPortDesignatedRoot</w:t>
            </w:r>
            <w:r>
              <w:rPr>
                <w:rFonts w:cs="Helvetica"/>
              </w:rPr>
              <w:t xml:space="preserve"> (1.3.6.1.2.1.17.2.15.1.6)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dot1dStpPortDesignatedCost</w:t>
            </w:r>
            <w:r>
              <w:rPr>
                <w:rFonts w:cs="Helvetica"/>
              </w:rPr>
              <w:t xml:space="preserve"> (1.3.6.1.2.1.17.2.15.1.7)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dot1dStpPortDesignatedBridge</w:t>
            </w:r>
            <w:r>
              <w:rPr>
                <w:rFonts w:cs="Helvetica"/>
              </w:rPr>
              <w:t xml:space="preserve"> (1.3.6.1.2.1.17.2.15.1.8)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dot1dStpPortDesignatedPort</w:t>
            </w:r>
            <w:r>
              <w:rPr>
                <w:rFonts w:cs="Helvetica"/>
              </w:rPr>
              <w:t xml:space="preserve"> (1.3.6.1.2.1.17.2.15.1.9)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A97CD5" w:rsidRPr="009540D9" w:rsidTr="005A27FC">
        <w:tc>
          <w:tcPr>
            <w:tcW w:w="3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dot1dStpPortForwardTransition</w:t>
            </w:r>
            <w:r>
              <w:rPr>
                <w:rFonts w:cs="Helvetica"/>
              </w:rPr>
              <w:t xml:space="preserve"> (1.3.6.1.2.1.17.2.15.1.10) </w:t>
            </w:r>
          </w:p>
        </w:tc>
        <w:tc>
          <w:tcPr>
            <w:tcW w:w="144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97CD5" w:rsidRPr="009540D9" w:rsidRDefault="00A97CD5" w:rsidP="005A27F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A97CD5" w:rsidRDefault="00A97CD5" w:rsidP="00A97CD5">
      <w:pPr>
        <w:spacing w:before="156" w:after="156"/>
        <w:ind w:left="420"/>
        <w:rPr>
          <w:rFonts w:ascii="Helvetica" w:hAnsi="Helvetica" w:cs="Helvetica"/>
        </w:rPr>
      </w:pPr>
    </w:p>
    <w:p w:rsidR="00A97CD5" w:rsidRPr="00236E50" w:rsidRDefault="00A97CD5" w:rsidP="00A97CD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11642068"/>
      <w:bookmarkStart w:id="20" w:name="_Toc397418546"/>
      <w:bookmarkStart w:id="21" w:name="_Toc94098178"/>
      <w:r w:rsidRPr="00236E50">
        <w:t>Scalar objects of dot1dTp group</w:t>
      </w:r>
      <w:bookmarkEnd w:id="19"/>
      <w:bookmarkEnd w:id="20"/>
      <w:bookmarkEnd w:id="21"/>
    </w:p>
    <w:p w:rsidR="00A97CD5" w:rsidRDefault="00A97CD5" w:rsidP="00A97CD5">
      <w:r>
        <w:t>OID of this table is: 1.3.6.1.2.1.17.4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97CD5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Head"/>
            </w:pPr>
            <w:r w:rsidRPr="00822CDE">
              <w:t>Description</w:t>
            </w:r>
          </w:p>
        </w:tc>
      </w:tr>
      <w:tr w:rsidR="00A97CD5" w:rsidRPr="00822CDE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dot1dTpAgingTime</w:t>
            </w:r>
            <w:r>
              <w:rPr>
                <w:rFonts w:cs="Helvetica"/>
              </w:rPr>
              <w:t xml:space="preserve"> (1.3.6.1.2.1.17.4.2)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97CD5" w:rsidRPr="00822CDE" w:rsidRDefault="00A97CD5" w:rsidP="005A27FC">
            <w:pPr>
              <w:pStyle w:val="TableText"/>
              <w:kinsoku w:val="0"/>
              <w:textAlignment w:val="top"/>
            </w:pPr>
            <w:r w:rsidRPr="002C57A6">
              <w:rPr>
                <w:rFonts w:cs="Helvetica"/>
              </w:rPr>
              <w:t>The value includes -1 ( n</w:t>
            </w:r>
            <w:r>
              <w:rPr>
                <w:rFonts w:cs="Helvetica"/>
              </w:rPr>
              <w:t xml:space="preserve">oaging) and range from 10 to </w:t>
            </w:r>
            <w:r w:rsidRPr="00D5316A">
              <w:rPr>
                <w:rFonts w:cs="Helvetica"/>
              </w:rPr>
              <w:t>1000000</w:t>
            </w:r>
            <w:r w:rsidRPr="002C57A6">
              <w:rPr>
                <w:rFonts w:cs="Helvetica"/>
              </w:rPr>
              <w:t>.</w:t>
            </w:r>
          </w:p>
        </w:tc>
      </w:tr>
    </w:tbl>
    <w:p w:rsidR="00A97CD5" w:rsidRDefault="00A97CD5" w:rsidP="00A97CD5">
      <w:pPr>
        <w:spacing w:before="156" w:after="156"/>
        <w:ind w:left="0"/>
        <w:rPr>
          <w:rFonts w:ascii="Helvetica" w:hAnsi="Helvetica" w:cs="Helvetica"/>
        </w:rPr>
      </w:pPr>
    </w:p>
    <w:sectPr w:rsidR="00A97CD5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890" w:rsidRDefault="001A3890">
      <w:r>
        <w:separator/>
      </w:r>
    </w:p>
  </w:endnote>
  <w:endnote w:type="continuationSeparator" w:id="0">
    <w:p w:rsidR="001A3890" w:rsidRDefault="001A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FE7F5B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E7F5B">
      <w:fldChar w:fldCharType="begin"/>
    </w:r>
    <w:r w:rsidR="00FE7F5B">
      <w:instrText xml:space="preserve"> NUMPAGES  \* Arabic  \* MERGEFORMAT </w:instrText>
    </w:r>
    <w:r w:rsidR="00FE7F5B">
      <w:fldChar w:fldCharType="separate"/>
    </w:r>
    <w:r w:rsidR="00FE7F5B">
      <w:rPr>
        <w:noProof/>
      </w:rPr>
      <w:t>3</w:t>
    </w:r>
    <w:r w:rsidR="00FE7F5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890" w:rsidRDefault="001A3890">
      <w:r>
        <w:separator/>
      </w:r>
    </w:p>
  </w:footnote>
  <w:footnote w:type="continuationSeparator" w:id="0">
    <w:p w:rsidR="001A3890" w:rsidRDefault="001A3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3AFEC7FF" wp14:editId="5B4B4991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97CD5" w:rsidRPr="00A97CD5">
      <w:rPr>
        <w:rFonts w:hint="eastAsia"/>
      </w:rPr>
      <w:t xml:space="preserve"> </w:t>
    </w:r>
    <w:r w:rsidR="00A97CD5" w:rsidRPr="00C45CD8">
      <w:rPr>
        <w:rFonts w:hint="eastAsia"/>
      </w:rPr>
      <w:t>BRIDGE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389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97CD5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E7F5B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97CD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97CD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97CD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97CD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97CD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97CD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97CD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BEB17-F6A8-45AA-B488-DC379A2D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435</Words>
  <Characters>3370</Characters>
  <Application>Microsoft Office Word</Application>
  <DocSecurity>0</DocSecurity>
  <Lines>259</Lines>
  <Paragraphs>211</Paragraphs>
  <ScaleCrop>false</ScaleCrop>
  <Company/>
  <LinksUpToDate>false</LinksUpToDate>
  <CharactersWithSpaces>3594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2022-01-26T06:02:00Z</dcterms:modified>
</cp:coreProperties>
</file>